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210BA" w14:textId="339C96F0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</w:t>
      </w:r>
      <w:r w:rsidR="00B04F95">
        <w:rPr>
          <w:b/>
          <w:i/>
          <w:sz w:val="28"/>
        </w:rPr>
        <w:t>151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64147DC4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3E1D6F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2C46B336" w:rsidR="00B25E50" w:rsidRDefault="00B04F95">
            <w:pPr>
              <w:pStyle w:val="CRCoverPage"/>
              <w:spacing w:after="0"/>
              <w:ind w:left="100"/>
            </w:pPr>
            <w:r w:rsidRPr="00B04F95">
              <w:t>PRD21 CDS: Rel-17 EN-DC configuration DC_20A_N257A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42AE11AD" w:rsidR="00B25E50" w:rsidRDefault="00922C6B">
            <w:pPr>
              <w:pStyle w:val="CRCoverPage"/>
              <w:spacing w:after="0"/>
              <w:ind w:left="100"/>
            </w:pPr>
            <w:r>
              <w:t>2022-05-2</w:t>
            </w:r>
            <w:r w:rsidR="00B04F95">
              <w:t>5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7E147ACB" w:rsidR="00B25E50" w:rsidRDefault="00B04F95">
            <w:pPr>
              <w:pStyle w:val="CRCoverPage"/>
              <w:spacing w:after="0"/>
              <w:rPr>
                <w:b/>
                <w:caps/>
              </w:rPr>
            </w:pPr>
            <w:r w:rsidRPr="00B04F95">
              <w:t>DC_20A_N257A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FC2111C" w14:textId="77777777" w:rsidR="00B25E50" w:rsidRDefault="00B25E50">
      <w:pPr>
        <w:pStyle w:val="CRCoverPage"/>
        <w:rPr>
          <w:lang w:val="en-US"/>
        </w:rPr>
      </w:pPr>
    </w:p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5350F" w14:textId="77777777" w:rsidR="00492932" w:rsidRDefault="00492932">
      <w:pPr>
        <w:spacing w:after="0"/>
      </w:pPr>
      <w:r>
        <w:separator/>
      </w:r>
    </w:p>
  </w:endnote>
  <w:endnote w:type="continuationSeparator" w:id="0">
    <w:p w14:paraId="3D5B437B" w14:textId="77777777" w:rsidR="00492932" w:rsidRDefault="00492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2112A" w14:textId="77777777" w:rsidR="00B25E50" w:rsidRDefault="004A405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DF401" w14:textId="77777777" w:rsidR="00492932" w:rsidRDefault="00492932">
      <w:pPr>
        <w:spacing w:after="0"/>
      </w:pPr>
      <w:r>
        <w:separator/>
      </w:r>
    </w:p>
  </w:footnote>
  <w:footnote w:type="continuationSeparator" w:id="0">
    <w:p w14:paraId="32E257EF" w14:textId="77777777" w:rsidR="00492932" w:rsidRDefault="004929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21128" w14:textId="77777777" w:rsidR="00B25E50" w:rsidRDefault="00B25E50">
    <w:pPr>
      <w:pStyle w:val="afe"/>
    </w:pPr>
  </w:p>
  <w:p w14:paraId="4FC21129" w14:textId="77777777" w:rsidR="00B25E50" w:rsidRDefault="00B25E5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1D6F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932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22B6"/>
    <w:rsid w:val="00AF4B0F"/>
    <w:rsid w:val="00B003D6"/>
    <w:rsid w:val="00B03110"/>
    <w:rsid w:val="00B04F95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63960E-F65D-4364-9CCC-94887794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81</Words>
  <Characters>462</Characters>
  <Application>Microsoft Office Word</Application>
  <DocSecurity>0</DocSecurity>
  <Lines>3</Lines>
  <Paragraphs>1</Paragraphs>
  <ScaleCrop>false</ScaleCrop>
  <Company>ETSI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3</cp:revision>
  <cp:lastPrinted>2020-02-05T15:54:00Z</cp:lastPrinted>
  <dcterms:created xsi:type="dcterms:W3CDTF">2022-05-24T03:56:00Z</dcterms:created>
  <dcterms:modified xsi:type="dcterms:W3CDTF">2022-05-24T03:59:00Z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(2)6KxmwgdtTEeTcN/jvnuSOWosQsXBrCH20eulI6t/JhMih0wR4UznD8Kw7qwEuLxXkVcqkoD0
i2M96dfAl4nL5h3nbTpH/DEGl5edCYtRh49EA5BcTesIKwjHO4myzzZwmYocvceN9b0GHVWO
0XHf1mfHX/3yRFpcvoORZTtHSQvUxXVshZCPc2gtSbzOMMJ3NoNKHqik1uei2FCBkRyOk0Ea
MnboQW9W1GiLUhFF+4</vt:lpwstr>
  </property>
  <property fmtid="{D5CDD505-2E9C-101B-9397-08002B2CF9AE}" pid="6" name="_2015_ms_pID_7253431">
    <vt:lpwstr>YSQ64PTAX+IvIkS4qino/5SecRyZnk9Vkv8SX0S+uLpODUGXW/I9up
HBiipFbpfKmg8KsEICAK2w005s3mDpa4gnKMATMIVH2vnGNQL8/yVj1B4DUgnKPYoYgZIkDi
qA+PWIQk95Ee7i8KcRSwNXUzzr87ZmyCrS5UkZkhcIESyaudkdopRSU/jXRFTe0YNTfr6E/K
p2RqV/0Vi3Z9MxKy</vt:lpwstr>
  </property>
</Properties>
</file>